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627D0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Isabel NOBYS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60E2351F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Caston, Norfolk.</w:t>
      </w:r>
    </w:p>
    <w:p w14:paraId="611CC8F1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</w:p>
    <w:p w14:paraId="2855A7DC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</w:p>
    <w:p w14:paraId="79156262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John(q.v.).</w:t>
      </w:r>
    </w:p>
    <w:p w14:paraId="446C4409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7ADF9F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pp.44-5)</w:t>
      </w:r>
    </w:p>
    <w:p w14:paraId="6CE17BC6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</w:p>
    <w:p w14:paraId="215650CB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</w:p>
    <w:p w14:paraId="07664AF3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</w:p>
    <w:p w14:paraId="7A55FF86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Nov.1498</w:t>
      </w:r>
      <w:r>
        <w:rPr>
          <w:rFonts w:eastAsia="Times New Roman" w:cs="Times New Roman"/>
          <w:szCs w:val="24"/>
        </w:rPr>
        <w:tab/>
        <w:t>John made her a joint executor of his Will.   (ibid.)</w:t>
      </w:r>
    </w:p>
    <w:p w14:paraId="5038C12C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</w:p>
    <w:p w14:paraId="2C579AD0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</w:p>
    <w:p w14:paraId="37DAF1A2" w14:textId="77777777" w:rsidR="001D60E9" w:rsidRDefault="001D60E9" w:rsidP="001D6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July 2023</w:t>
      </w:r>
    </w:p>
    <w:p w14:paraId="2BFF43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109BE" w14:textId="77777777" w:rsidR="001D60E9" w:rsidRDefault="001D60E9" w:rsidP="009139A6">
      <w:r>
        <w:separator/>
      </w:r>
    </w:p>
  </w:endnote>
  <w:endnote w:type="continuationSeparator" w:id="0">
    <w:p w14:paraId="7AD21BD3" w14:textId="77777777" w:rsidR="001D60E9" w:rsidRDefault="001D60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8C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A7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5F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45B20" w14:textId="77777777" w:rsidR="001D60E9" w:rsidRDefault="001D60E9" w:rsidP="009139A6">
      <w:r>
        <w:separator/>
      </w:r>
    </w:p>
  </w:footnote>
  <w:footnote w:type="continuationSeparator" w:id="0">
    <w:p w14:paraId="3025FA8E" w14:textId="77777777" w:rsidR="001D60E9" w:rsidRDefault="001D60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782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40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93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E9"/>
    <w:rsid w:val="000666E0"/>
    <w:rsid w:val="001D60E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EBD38"/>
  <w15:chartTrackingRefBased/>
  <w15:docId w15:val="{8582AE3C-B30C-4053-9D99-D34B817F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2023-07-31T19:58:00Z</dcterms:created>
  <dcterms:modified xsi:type="dcterms:W3CDTF">2023-07-31T19:59:00Z</dcterms:modified>
</cp:coreProperties>
</file>